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67F1B" w14:textId="77777777" w:rsidR="00B44C0E" w:rsidRDefault="00B44C0E" w:rsidP="00B44C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Emma ASTON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fl.1400)</w:t>
      </w:r>
    </w:p>
    <w:p w14:paraId="3037123D" w14:textId="77777777" w:rsidR="00B44C0E" w:rsidRDefault="00B44C0E" w:rsidP="00B44C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4BC3897F" w14:textId="77777777" w:rsidR="00B44C0E" w:rsidRDefault="00B44C0E" w:rsidP="00B44C0E">
      <w:pPr>
        <w:rPr>
          <w:rFonts w:ascii="Times New Roman" w:hAnsi="Times New Roman" w:cs="Times New Roman"/>
          <w:sz w:val="24"/>
          <w:szCs w:val="24"/>
        </w:rPr>
      </w:pPr>
    </w:p>
    <w:p w14:paraId="277EB716" w14:textId="77777777" w:rsidR="00B44C0E" w:rsidRDefault="00B44C0E" w:rsidP="00B44C0E">
      <w:pPr>
        <w:rPr>
          <w:rFonts w:ascii="Times New Roman" w:hAnsi="Times New Roman" w:cs="Times New Roman"/>
          <w:sz w:val="24"/>
          <w:szCs w:val="24"/>
        </w:rPr>
      </w:pPr>
    </w:p>
    <w:p w14:paraId="43429AB0" w14:textId="77777777" w:rsidR="00B44C0E" w:rsidRDefault="00B44C0E" w:rsidP="00B44C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Apr.1400</w:t>
      </w:r>
      <w:r>
        <w:rPr>
          <w:rFonts w:ascii="Times New Roman" w:hAnsi="Times New Roman" w:cs="Times New Roman"/>
          <w:sz w:val="24"/>
          <w:szCs w:val="24"/>
        </w:rPr>
        <w:tab/>
        <w:t>She made her Will.</w:t>
      </w:r>
    </w:p>
    <w:p w14:paraId="6D3527A7" w14:textId="77777777" w:rsidR="00B44C0E" w:rsidRDefault="00B44C0E" w:rsidP="00B44C0E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p.242)</w:t>
      </w:r>
    </w:p>
    <w:p w14:paraId="2B3F2A14" w14:textId="77777777" w:rsidR="00B44C0E" w:rsidRDefault="00B44C0E" w:rsidP="00B44C0E">
      <w:pPr>
        <w:rPr>
          <w:rFonts w:ascii="Times New Roman" w:hAnsi="Times New Roman" w:cs="Times New Roman"/>
          <w:sz w:val="24"/>
          <w:szCs w:val="24"/>
        </w:rPr>
      </w:pPr>
    </w:p>
    <w:p w14:paraId="313E1736" w14:textId="77777777" w:rsidR="00B44C0E" w:rsidRDefault="00B44C0E" w:rsidP="00B44C0E">
      <w:pPr>
        <w:rPr>
          <w:rFonts w:ascii="Times New Roman" w:hAnsi="Times New Roman" w:cs="Times New Roman"/>
          <w:sz w:val="24"/>
          <w:szCs w:val="24"/>
        </w:rPr>
      </w:pPr>
    </w:p>
    <w:p w14:paraId="360D3335" w14:textId="77777777" w:rsidR="00B44C0E" w:rsidRDefault="00B44C0E" w:rsidP="00B44C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July 2021</w:t>
      </w:r>
    </w:p>
    <w:p w14:paraId="4870D68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00796" w14:textId="77777777" w:rsidR="00B44C0E" w:rsidRDefault="00B44C0E" w:rsidP="009139A6">
      <w:r>
        <w:separator/>
      </w:r>
    </w:p>
  </w:endnote>
  <w:endnote w:type="continuationSeparator" w:id="0">
    <w:p w14:paraId="3B896C5D" w14:textId="77777777" w:rsidR="00B44C0E" w:rsidRDefault="00B44C0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B1C3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82B8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04E1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3E0A0" w14:textId="77777777" w:rsidR="00B44C0E" w:rsidRDefault="00B44C0E" w:rsidP="009139A6">
      <w:r>
        <w:separator/>
      </w:r>
    </w:p>
  </w:footnote>
  <w:footnote w:type="continuationSeparator" w:id="0">
    <w:p w14:paraId="3F6C10B5" w14:textId="77777777" w:rsidR="00B44C0E" w:rsidRDefault="00B44C0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19CB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BF5A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8CA6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C0E"/>
    <w:rsid w:val="000666E0"/>
    <w:rsid w:val="002510B7"/>
    <w:rsid w:val="005C130B"/>
    <w:rsid w:val="00826F5C"/>
    <w:rsid w:val="009139A6"/>
    <w:rsid w:val="009448BB"/>
    <w:rsid w:val="00A3176C"/>
    <w:rsid w:val="00AE65F8"/>
    <w:rsid w:val="00B44C0E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2178D4"/>
  <w15:chartTrackingRefBased/>
  <w15:docId w15:val="{F1027D98-4126-4E2C-BCE3-173B961DE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C0E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2021-08-09T20:52:00Z</dcterms:created>
  <dcterms:modified xsi:type="dcterms:W3CDTF">2021-08-09T20:52:00Z</dcterms:modified>
</cp:coreProperties>
</file>